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B07F" w14:textId="7EA7D2C0" w:rsidR="00DA5DF0" w:rsidRDefault="00DA5DF0" w:rsidP="00DA5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SCHEPHURD</w:t>
      </w:r>
      <w:r>
        <w:rPr>
          <w:rFonts w:cs="Times New Roman"/>
          <w:szCs w:val="24"/>
        </w:rPr>
        <w:t xml:space="preserve">         </w:t>
      </w:r>
      <w:r>
        <w:rPr>
          <w:rFonts w:cs="Times New Roman"/>
          <w:szCs w:val="24"/>
        </w:rPr>
        <w:t>(fl.140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>)</w:t>
      </w:r>
    </w:p>
    <w:p w14:paraId="517DAB3D" w14:textId="77777777" w:rsidR="00DA5DF0" w:rsidRDefault="00DA5DF0" w:rsidP="00DA5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D1F185A" w14:textId="77777777" w:rsidR="00DA5DF0" w:rsidRDefault="00DA5DF0" w:rsidP="00DA5DF0">
      <w:pPr>
        <w:pStyle w:val="NoSpacing"/>
        <w:rPr>
          <w:rFonts w:cs="Times New Roman"/>
          <w:szCs w:val="24"/>
        </w:rPr>
      </w:pPr>
    </w:p>
    <w:p w14:paraId="0CF622B2" w14:textId="77777777" w:rsidR="00DA5DF0" w:rsidRDefault="00DA5DF0" w:rsidP="00DA5DF0">
      <w:pPr>
        <w:pStyle w:val="NoSpacing"/>
        <w:rPr>
          <w:rFonts w:cs="Times New Roman"/>
          <w:szCs w:val="24"/>
        </w:rPr>
      </w:pPr>
    </w:p>
    <w:p w14:paraId="599DACA7" w14:textId="3FBBB605" w:rsidR="00DA5DF0" w:rsidRDefault="00DA5DF0" w:rsidP="00DA5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Jun.</w:t>
      </w: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>He was ordained to his first tonsure.</w:t>
      </w:r>
    </w:p>
    <w:p w14:paraId="10F56008" w14:textId="77777777" w:rsidR="00DA5DF0" w:rsidRDefault="00DA5DF0" w:rsidP="00DA5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3071D2D2" w14:textId="77777777" w:rsidR="00DA5DF0" w:rsidRDefault="00DA5DF0" w:rsidP="00DA5DF0">
      <w:pPr>
        <w:pStyle w:val="NoSpacing"/>
        <w:rPr>
          <w:rFonts w:cs="Times New Roman"/>
          <w:szCs w:val="24"/>
        </w:rPr>
      </w:pPr>
    </w:p>
    <w:p w14:paraId="19B199CF" w14:textId="77777777" w:rsidR="00DA5DF0" w:rsidRDefault="00DA5DF0" w:rsidP="00DA5DF0">
      <w:pPr>
        <w:pStyle w:val="NoSpacing"/>
        <w:rPr>
          <w:rFonts w:cs="Times New Roman"/>
          <w:szCs w:val="24"/>
        </w:rPr>
      </w:pPr>
    </w:p>
    <w:p w14:paraId="4D6653AB" w14:textId="77777777" w:rsidR="00DA5DF0" w:rsidRPr="004479D6" w:rsidRDefault="00DA5DF0" w:rsidP="00DA5D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4CD46F1C" w14:textId="69A4AD2C" w:rsidR="00BA00AB" w:rsidRPr="00DA5DF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DA5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A87C" w14:textId="77777777" w:rsidR="00DA5DF0" w:rsidRDefault="00DA5DF0" w:rsidP="009139A6">
      <w:r>
        <w:separator/>
      </w:r>
    </w:p>
  </w:endnote>
  <w:endnote w:type="continuationSeparator" w:id="0">
    <w:p w14:paraId="5CBA414F" w14:textId="77777777" w:rsidR="00DA5DF0" w:rsidRDefault="00DA5D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7A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6B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D77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76BE7" w14:textId="77777777" w:rsidR="00DA5DF0" w:rsidRDefault="00DA5DF0" w:rsidP="009139A6">
      <w:r>
        <w:separator/>
      </w:r>
    </w:p>
  </w:footnote>
  <w:footnote w:type="continuationSeparator" w:id="0">
    <w:p w14:paraId="3C7F826D" w14:textId="77777777" w:rsidR="00DA5DF0" w:rsidRDefault="00DA5D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B1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BC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49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D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5DF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2B2C"/>
  <w15:chartTrackingRefBased/>
  <w15:docId w15:val="{366C0B7A-89F1-4A08-988F-8592A36F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2022-11-26T20:09:00Z</dcterms:created>
  <dcterms:modified xsi:type="dcterms:W3CDTF">2022-11-26T20:16:00Z</dcterms:modified>
</cp:coreProperties>
</file>